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6B0D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14037546">
      <w:pPr>
        <w:rPr>
          <w:rFonts w:hint="eastAsia"/>
          <w:sz w:val="52"/>
          <w:szCs w:val="32"/>
          <w:lang w:val="en-US" w:eastAsia="zh-CN"/>
        </w:rPr>
      </w:pPr>
    </w:p>
    <w:p w14:paraId="5FCA93F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北京市大兴区黄村镇医务科</w:t>
      </w:r>
    </w:p>
    <w:p w14:paraId="25AD274F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外聘专家劳务费项目</w:t>
      </w:r>
    </w:p>
    <w:p w14:paraId="0437AC43">
      <w:pPr>
        <w:rPr>
          <w:rFonts w:hint="eastAsia"/>
          <w:sz w:val="32"/>
          <w:szCs w:val="32"/>
          <w:lang w:val="en-US" w:eastAsia="zh-CN"/>
        </w:rPr>
      </w:pPr>
    </w:p>
    <w:p w14:paraId="1BDCDDB4">
      <w:pPr>
        <w:rPr>
          <w:rFonts w:hint="eastAsia"/>
          <w:sz w:val="32"/>
          <w:szCs w:val="32"/>
          <w:lang w:val="en-US" w:eastAsia="zh-CN"/>
        </w:rPr>
      </w:pPr>
    </w:p>
    <w:p w14:paraId="32D82EDE">
      <w:pPr>
        <w:rPr>
          <w:rFonts w:hint="eastAsia"/>
          <w:sz w:val="32"/>
          <w:szCs w:val="32"/>
          <w:lang w:val="en-US" w:eastAsia="zh-CN"/>
        </w:rPr>
      </w:pPr>
    </w:p>
    <w:p w14:paraId="6FD30EA3">
      <w:pPr>
        <w:rPr>
          <w:rFonts w:hint="eastAsia"/>
          <w:sz w:val="32"/>
          <w:szCs w:val="32"/>
          <w:lang w:val="en-US" w:eastAsia="zh-CN"/>
        </w:rPr>
      </w:pPr>
    </w:p>
    <w:p w14:paraId="5712732D">
      <w:pPr>
        <w:rPr>
          <w:rFonts w:hint="eastAsia"/>
          <w:sz w:val="32"/>
          <w:szCs w:val="32"/>
          <w:lang w:val="en-US" w:eastAsia="zh-CN"/>
        </w:rPr>
      </w:pPr>
    </w:p>
    <w:p w14:paraId="11F00BB3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项目申报单位（科室）：医务科</w:t>
      </w:r>
    </w:p>
    <w:p w14:paraId="0163D235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5ECE6FFE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 w14:paraId="25AA069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E4105D3">
      <w:pPr>
        <w:rPr>
          <w:rFonts w:hint="eastAsia"/>
          <w:sz w:val="32"/>
          <w:szCs w:val="32"/>
          <w:lang w:val="en-US" w:eastAsia="zh-CN"/>
        </w:rPr>
      </w:pPr>
    </w:p>
    <w:p w14:paraId="71D0D63D">
      <w:pPr>
        <w:rPr>
          <w:rFonts w:hint="eastAsia"/>
          <w:sz w:val="32"/>
          <w:szCs w:val="32"/>
          <w:lang w:val="en-US" w:eastAsia="zh-CN"/>
        </w:rPr>
      </w:pPr>
    </w:p>
    <w:p w14:paraId="49E14520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6593254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C30998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2951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E9D8A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510D6859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多点专家返聘劳务费</w:t>
            </w:r>
          </w:p>
        </w:tc>
      </w:tr>
      <w:tr w14:paraId="5B17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1E5E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7E11764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医务科</w:t>
            </w:r>
          </w:p>
        </w:tc>
        <w:tc>
          <w:tcPr>
            <w:tcW w:w="2052" w:type="dxa"/>
            <w:vAlign w:val="center"/>
          </w:tcPr>
          <w:p w14:paraId="27E72B7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11B1B72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49D3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F69866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29966E3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邢友强</w:t>
            </w:r>
          </w:p>
        </w:tc>
        <w:tc>
          <w:tcPr>
            <w:tcW w:w="2052" w:type="dxa"/>
            <w:vAlign w:val="center"/>
          </w:tcPr>
          <w:p w14:paraId="3AB5AB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FB823A5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61268682</w:t>
            </w:r>
          </w:p>
        </w:tc>
      </w:tr>
      <w:tr w14:paraId="0337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462B4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359E2152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4CF96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57B19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5D1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3B557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0F086FE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2100302</w:t>
            </w:r>
          </w:p>
        </w:tc>
        <w:tc>
          <w:tcPr>
            <w:tcW w:w="2052" w:type="dxa"/>
            <w:vAlign w:val="center"/>
          </w:tcPr>
          <w:p w14:paraId="798F25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59BA6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810B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5F4812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FD289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88CD1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B21DB3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AAD3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44045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A6542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977859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D6595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542D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60643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69D085C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943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D1B95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7DE81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4581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741C0B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A108011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多点专家、中医专家、退休反聘劳务费。通过聘请外聘中医专家、多点专家以提供周边社区居民诊疗服务，使周边社区居民得到更好更方便的治疗过程，提高周边社区居民对本单位的满意度。</w:t>
            </w:r>
          </w:p>
        </w:tc>
      </w:tr>
    </w:tbl>
    <w:p w14:paraId="7253CD47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26D37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D1509F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40EB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65F59B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C90E3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10A94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12740F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4E7E75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AB390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FC8F2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84F9C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B6E2A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3C9E5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A11E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9307D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3CB64D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31DC130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8FE2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100E7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外聘专家返聘劳务费</w:t>
            </w:r>
          </w:p>
        </w:tc>
        <w:tc>
          <w:tcPr>
            <w:tcW w:w="1012" w:type="dxa"/>
            <w:vAlign w:val="center"/>
          </w:tcPr>
          <w:p w14:paraId="39464E4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2100302</w:t>
            </w:r>
          </w:p>
        </w:tc>
        <w:tc>
          <w:tcPr>
            <w:tcW w:w="1012" w:type="dxa"/>
            <w:vAlign w:val="center"/>
          </w:tcPr>
          <w:p w14:paraId="0EF841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 w14:paraId="7B1A24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30226</w:t>
            </w:r>
          </w:p>
        </w:tc>
        <w:tc>
          <w:tcPr>
            <w:tcW w:w="1012" w:type="dxa"/>
            <w:vAlign w:val="center"/>
          </w:tcPr>
          <w:p w14:paraId="69D91A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劳务费</w:t>
            </w:r>
          </w:p>
        </w:tc>
        <w:tc>
          <w:tcPr>
            <w:tcW w:w="1012" w:type="dxa"/>
            <w:vAlign w:val="center"/>
          </w:tcPr>
          <w:p w14:paraId="6ED188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E1BAF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03D5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D510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F55B4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1FAD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0956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D115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957F9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75</w:t>
            </w:r>
          </w:p>
        </w:tc>
      </w:tr>
      <w:tr w14:paraId="66FB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1F7DE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BA06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B0E8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695B8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F28F1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3ECC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88B5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86B57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E061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65A20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13C7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9B70B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3B36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B516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61B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4FEB9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7C28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6D8E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6B777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790E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D658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7EC7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A3FB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79723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9870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3B88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4AB6C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5CA0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73D1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4091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4C547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3282C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88D2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3D0DC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4613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0C9D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B774B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D075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89D7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A9AF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21A1B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ABFA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5A0D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B20A977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75</w:t>
            </w:r>
          </w:p>
        </w:tc>
      </w:tr>
    </w:tbl>
    <w:p w14:paraId="6E4FA05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D8F748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71174E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146506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3AD320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0456653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3E70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DE22DF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7AC8A11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医务科</w:t>
            </w:r>
          </w:p>
        </w:tc>
        <w:tc>
          <w:tcPr>
            <w:tcW w:w="1992" w:type="dxa"/>
            <w:vAlign w:val="top"/>
          </w:tcPr>
          <w:p w14:paraId="5EB56BE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F4BBF2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黄村镇海鑫路</w:t>
            </w:r>
          </w:p>
        </w:tc>
      </w:tr>
      <w:tr w14:paraId="6F2A7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37FBD6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7B6564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61267898</w:t>
            </w:r>
          </w:p>
        </w:tc>
        <w:tc>
          <w:tcPr>
            <w:tcW w:w="1992" w:type="dxa"/>
            <w:vAlign w:val="top"/>
          </w:tcPr>
          <w:p w14:paraId="6D812C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1D1FD24A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5C49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98506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5D0FDF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镇政府</w:t>
            </w:r>
          </w:p>
        </w:tc>
        <w:tc>
          <w:tcPr>
            <w:tcW w:w="1992" w:type="dxa"/>
            <w:vAlign w:val="top"/>
          </w:tcPr>
          <w:p w14:paraId="733FC12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F1179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 w14:paraId="0D4DFB3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AC182B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B9A766C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EEF7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4603B7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81887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多点专家返聘劳务费</w:t>
            </w:r>
          </w:p>
        </w:tc>
      </w:tr>
      <w:tr w14:paraId="3B9B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FFE8B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8877A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192B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EB6E1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A63683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124A1B21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75E9B5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AD9B0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多点专家、中医专家、退休反聘劳务费。通过聘请外聘中医专家、多点专家以提供周边社区居民诊疗服务</w:t>
      </w:r>
    </w:p>
    <w:p w14:paraId="554160A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3C1F6C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总投入75万</w:t>
      </w:r>
    </w:p>
    <w:p w14:paraId="62AF2E8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002B5A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EE218D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4E4A5A8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4BDDB8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多点专家、中医专家、退休反聘劳务费。通过聘请外聘中医专家、多点专家以提供周边社区居民诊疗服务</w:t>
      </w:r>
    </w:p>
    <w:p w14:paraId="341C82B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721D011C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2762526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  <w:bookmarkStart w:id="0" w:name="_GoBack"/>
      <w:bookmarkEnd w:id="0"/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BA7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DA8E0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3323867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40B1644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373E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53BBAE9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多点专家返聘劳务费</w:t>
            </w:r>
          </w:p>
        </w:tc>
        <w:tc>
          <w:tcPr>
            <w:tcW w:w="2841" w:type="dxa"/>
            <w:vAlign w:val="top"/>
          </w:tcPr>
          <w:p w14:paraId="1A3267E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</w:t>
            </w:r>
          </w:p>
        </w:tc>
        <w:tc>
          <w:tcPr>
            <w:tcW w:w="2841" w:type="dxa"/>
            <w:vAlign w:val="top"/>
          </w:tcPr>
          <w:p w14:paraId="7CFD12F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38368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8894B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3E751D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F8E24E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91897D3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5156C0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M2JlZWYzYzEyNTFiNWMyZjc1NjNkMjE5NTU3MDMifQ=="/>
  </w:docVars>
  <w:rsids>
    <w:rsidRoot w:val="34B53ED7"/>
    <w:rsid w:val="00DE5245"/>
    <w:rsid w:val="04186F51"/>
    <w:rsid w:val="0A5D4D63"/>
    <w:rsid w:val="0C4C3EA9"/>
    <w:rsid w:val="13F73D10"/>
    <w:rsid w:val="16010C0E"/>
    <w:rsid w:val="2F471EE1"/>
    <w:rsid w:val="308113CB"/>
    <w:rsid w:val="34B53ED7"/>
    <w:rsid w:val="3AC0705C"/>
    <w:rsid w:val="49C11633"/>
    <w:rsid w:val="4F815F87"/>
    <w:rsid w:val="531308BF"/>
    <w:rsid w:val="54F9326F"/>
    <w:rsid w:val="57BE5E7C"/>
    <w:rsid w:val="59467262"/>
    <w:rsid w:val="5C2D5197"/>
    <w:rsid w:val="625005B0"/>
    <w:rsid w:val="651C2939"/>
    <w:rsid w:val="6D535020"/>
    <w:rsid w:val="770068D6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781</Words>
  <Characters>840</Characters>
  <Lines>0</Lines>
  <Paragraphs>0</Paragraphs>
  <TotalTime>0</TotalTime>
  <ScaleCrop>false</ScaleCrop>
  <LinksUpToDate>false</LinksUpToDate>
  <CharactersWithSpaces>955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WPS_1599096063</cp:lastModifiedBy>
  <cp:lastPrinted>2022-08-25T01:37:00Z</cp:lastPrinted>
  <dcterms:modified xsi:type="dcterms:W3CDTF">2024-08-30T00:27:49Z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5A1EC312B7BE41659590A68C340BB476</vt:lpwstr>
  </property>
</Properties>
</file>